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19DBDE8F" w14:textId="7475469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A205DC">
        <w:rPr>
          <w:rFonts w:ascii="Corbel" w:hAnsi="Corbel"/>
          <w:bCs/>
          <w:i/>
        </w:rPr>
        <w:t>Załącznik nr 1.5 do Zarządzenia Rektora UR  nr 7/2023</w:t>
      </w:r>
    </w:p>
    <w:p w:rsidRPr="009C54AE" w:rsidR="0085747A" w:rsidP="009C54AE" w:rsidRDefault="0085747A" w14:paraId="22F5C5EE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84AB5" w:rsidP="00984AB5" w:rsidRDefault="0071620A" w14:paraId="49B6F4DB" w14:textId="13A4E1D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984AB5">
        <w:rPr>
          <w:rFonts w:ascii="Corbel" w:hAnsi="Corbel"/>
          <w:i/>
          <w:smallCaps/>
          <w:sz w:val="24"/>
          <w:szCs w:val="24"/>
        </w:rPr>
        <w:t>202</w:t>
      </w:r>
      <w:r w:rsidR="00AC36F8">
        <w:rPr>
          <w:rFonts w:ascii="Corbel" w:hAnsi="Corbel"/>
          <w:i/>
          <w:smallCaps/>
          <w:sz w:val="24"/>
          <w:szCs w:val="24"/>
        </w:rPr>
        <w:t>4</w:t>
      </w:r>
      <w:r w:rsidR="00984AB5">
        <w:rPr>
          <w:rFonts w:ascii="Corbel" w:hAnsi="Corbel"/>
          <w:i/>
          <w:smallCaps/>
          <w:sz w:val="24"/>
          <w:szCs w:val="24"/>
        </w:rPr>
        <w:t>-202</w:t>
      </w:r>
      <w:r w:rsidR="00AC36F8">
        <w:rPr>
          <w:rFonts w:ascii="Corbel" w:hAnsi="Corbel"/>
          <w:i/>
          <w:smallCaps/>
          <w:sz w:val="24"/>
          <w:szCs w:val="24"/>
        </w:rPr>
        <w:t>9</w:t>
      </w:r>
    </w:p>
    <w:p w:rsidR="0085747A" w:rsidP="00EA4832" w:rsidRDefault="00EA4832" w14:paraId="0ADC54A5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41A804AD" w14:textId="22913C3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06D7F">
        <w:rPr>
          <w:rFonts w:ascii="Corbel" w:hAnsi="Corbel"/>
          <w:sz w:val="20"/>
          <w:szCs w:val="20"/>
        </w:rPr>
        <w:t>20</w:t>
      </w:r>
      <w:r w:rsidR="00B708A9">
        <w:rPr>
          <w:rFonts w:ascii="Corbel" w:hAnsi="Corbel"/>
          <w:sz w:val="20"/>
          <w:szCs w:val="20"/>
        </w:rPr>
        <w:t>2</w:t>
      </w:r>
      <w:r w:rsidR="00AC36F8">
        <w:rPr>
          <w:rFonts w:ascii="Corbel" w:hAnsi="Corbel"/>
          <w:sz w:val="20"/>
          <w:szCs w:val="20"/>
        </w:rPr>
        <w:t>5</w:t>
      </w:r>
      <w:r w:rsidR="00806D7F">
        <w:rPr>
          <w:rFonts w:ascii="Corbel" w:hAnsi="Corbel"/>
          <w:sz w:val="20"/>
          <w:szCs w:val="20"/>
        </w:rPr>
        <w:t>/202</w:t>
      </w:r>
      <w:r w:rsidR="00AC36F8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65C8264E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71620A" w14:paraId="4A7266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EA6C99" w14:paraId="6B843404" w14:textId="77777777">
        <w:tc>
          <w:tcPr>
            <w:tcW w:w="2694" w:type="dxa"/>
            <w:vAlign w:val="center"/>
          </w:tcPr>
          <w:p w:rsidRPr="009C54AE" w:rsidR="0085747A" w:rsidP="009C54AE" w:rsidRDefault="00C05F44" w14:paraId="21DE0EC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A63899" w:rsidR="0085747A" w:rsidP="00A63899" w:rsidRDefault="00570F54" w14:paraId="5EEAA9E2" w14:textId="77777777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A63899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Pr="009C54AE" w:rsidR="0085747A" w:rsidTr="00EA6C99" w14:paraId="44D75280" w14:textId="77777777">
        <w:tc>
          <w:tcPr>
            <w:tcW w:w="2694" w:type="dxa"/>
            <w:vAlign w:val="center"/>
          </w:tcPr>
          <w:p w:rsidRPr="009C54AE" w:rsidR="0085747A" w:rsidP="009C54AE" w:rsidRDefault="00C05F44" w14:paraId="49CC736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4373999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EA6C99" w:rsidTr="00EA6C99" w14:paraId="3AAB8A18" w14:textId="77777777">
        <w:tc>
          <w:tcPr>
            <w:tcW w:w="2694" w:type="dxa"/>
            <w:vAlign w:val="center"/>
          </w:tcPr>
          <w:p w:rsidRPr="009C54AE" w:rsidR="00EA6C99" w:rsidP="00EA6C99" w:rsidRDefault="00EA6C99" w14:paraId="1384D7E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215DE5" w14:paraId="6A5ADBB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EA6C99" w:rsidTr="00EA6C99" w14:paraId="757BEA9F" w14:textId="77777777">
        <w:tc>
          <w:tcPr>
            <w:tcW w:w="2694" w:type="dxa"/>
            <w:vAlign w:val="center"/>
          </w:tcPr>
          <w:p w:rsidRPr="009C54AE" w:rsidR="00EA6C99" w:rsidP="00EA6C99" w:rsidRDefault="00EA6C99" w14:paraId="61DD7E4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215DE5" w14:paraId="09434A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EA6C99" w:rsidTr="00EA6C99" w14:paraId="7A28C20C" w14:textId="77777777">
        <w:tc>
          <w:tcPr>
            <w:tcW w:w="2694" w:type="dxa"/>
            <w:vAlign w:val="center"/>
          </w:tcPr>
          <w:p w:rsidRPr="009C54AE" w:rsidR="00EA6C99" w:rsidP="00EA6C99" w:rsidRDefault="00EA6C99" w14:paraId="2DE4CE2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3DC643E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EC7B8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EA6C99" w:rsidTr="00EA6C99" w14:paraId="2951F7A5" w14:textId="77777777">
        <w:tc>
          <w:tcPr>
            <w:tcW w:w="2694" w:type="dxa"/>
            <w:vAlign w:val="center"/>
          </w:tcPr>
          <w:p w:rsidRPr="009C54AE" w:rsidR="00EA6C99" w:rsidP="00EA6C99" w:rsidRDefault="00EA6C99" w14:paraId="08A936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5E92304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EA6C99" w:rsidTr="00EA6C99" w14:paraId="174FE616" w14:textId="77777777">
        <w:tc>
          <w:tcPr>
            <w:tcW w:w="2694" w:type="dxa"/>
            <w:vAlign w:val="center"/>
          </w:tcPr>
          <w:p w:rsidRPr="009C54AE" w:rsidR="00EA6C99" w:rsidP="00EA6C99" w:rsidRDefault="00EA6C99" w14:paraId="48963A1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463FC40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EA6C99" w:rsidTr="00EA6C99" w14:paraId="380DA20F" w14:textId="77777777">
        <w:tc>
          <w:tcPr>
            <w:tcW w:w="2694" w:type="dxa"/>
            <w:vAlign w:val="center"/>
          </w:tcPr>
          <w:p w:rsidRPr="009C54AE" w:rsidR="00EA6C99" w:rsidP="00EA6C99" w:rsidRDefault="00EA6C99" w14:paraId="6F3A8D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AA15DA" w14:paraId="3454E62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EA6C99" w14:paraId="41B7A048" w14:textId="77777777">
        <w:tc>
          <w:tcPr>
            <w:tcW w:w="2694" w:type="dxa"/>
            <w:vAlign w:val="center"/>
          </w:tcPr>
          <w:p w:rsidRPr="009C54AE" w:rsidR="0085747A" w:rsidP="009C54AE" w:rsidRDefault="0085747A" w14:paraId="7E0EEF0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63899" w14:paraId="1DF456E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3 i 4 </w:t>
            </w:r>
          </w:p>
        </w:tc>
      </w:tr>
      <w:tr w:rsidRPr="009C54AE" w:rsidR="0085747A" w:rsidTr="00EA6C99" w14:paraId="16B0F30D" w14:textId="77777777">
        <w:tc>
          <w:tcPr>
            <w:tcW w:w="2694" w:type="dxa"/>
            <w:vAlign w:val="center"/>
          </w:tcPr>
          <w:p w:rsidRPr="009C54AE" w:rsidR="0085747A" w:rsidP="009C54AE" w:rsidRDefault="0085747A" w14:paraId="3C8CD0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A63899" w:rsidRDefault="00A63899" w14:paraId="012229F9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EA6C99" w14:paraId="6D9107CA" w14:textId="77777777">
        <w:tc>
          <w:tcPr>
            <w:tcW w:w="2694" w:type="dxa"/>
            <w:vAlign w:val="center"/>
          </w:tcPr>
          <w:p w:rsidRPr="009C54AE" w:rsidR="00923D7D" w:rsidP="009C54AE" w:rsidRDefault="00923D7D" w14:paraId="1D68F9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EA6C99" w14:paraId="5F26C64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EA6C99" w14:paraId="310CA499" w14:textId="77777777">
        <w:tc>
          <w:tcPr>
            <w:tcW w:w="2694" w:type="dxa"/>
            <w:vAlign w:val="center"/>
          </w:tcPr>
          <w:p w:rsidRPr="009C54AE" w:rsidR="0085747A" w:rsidP="009C54AE" w:rsidRDefault="0085747A" w14:paraId="6FE4B3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A6C99" w14:paraId="33D5EDB2" w14:textId="3710B6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54262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85747A" w:rsidTr="00EA6C99" w14:paraId="0BA16EE9" w14:textId="77777777">
        <w:tc>
          <w:tcPr>
            <w:tcW w:w="2694" w:type="dxa"/>
            <w:vAlign w:val="center"/>
          </w:tcPr>
          <w:p w:rsidRPr="009C54AE" w:rsidR="0085747A" w:rsidP="009C54AE" w:rsidRDefault="0085747A" w14:paraId="4D1360B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7B7326B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B28A31B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106211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32F765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EDC00D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64D40BD7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7918D6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8F088E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EC01E7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B5CB4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9148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8EDF4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21786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7F48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D1FF3B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DD4A8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2593F0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31B046F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A63899" w14:paraId="35D733B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AA15DA" w14:paraId="1BE7A9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AA15DA" w14:paraId="2161722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264FE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780DD7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5BDA1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EE97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A38AB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B1B1E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7A79E7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923D7D" w:rsidP="009C54AE" w:rsidRDefault="00923D7D" w14:paraId="529E7F9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59291B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3C7C6E" w14:paraId="02EDC22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C6E">
        <w:rPr>
          <w:rFonts w:hint="eastAsia" w:ascii="MS Gothic" w:hAnsi="MS Gothic" w:eastAsia="MS Gothic" w:cs="MS Gothic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763CFD8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CD6C47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52732" w:rsidP="00C52732" w:rsidRDefault="00E22FBC" w14:paraId="763CD2D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2732">
        <w:rPr>
          <w:rFonts w:ascii="Corbel" w:hAnsi="Corbel"/>
          <w:b w:val="0"/>
          <w:smallCaps w:val="0"/>
          <w:szCs w:val="24"/>
        </w:rPr>
        <w:t xml:space="preserve">     </w:t>
      </w:r>
    </w:p>
    <w:p w:rsidRPr="009C54AE" w:rsidR="00C52732" w:rsidP="00C52732" w:rsidRDefault="00C52732" w14:paraId="16715D5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 -  Egzamin</w:t>
      </w:r>
    </w:p>
    <w:p w:rsidR="00E960BB" w:rsidP="00C52732" w:rsidRDefault="00E960BB" w14:paraId="1617C248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2885038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AA759AF" w14:textId="77777777">
        <w:tc>
          <w:tcPr>
            <w:tcW w:w="9670" w:type="dxa"/>
          </w:tcPr>
          <w:p w:rsidRPr="009C54AE" w:rsidR="0085747A" w:rsidP="003C7C6E" w:rsidRDefault="003C7C6E" w14:paraId="11E5DEF7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zakresu: pedagogiki ogólnej, teorii wychowania i psychologii ogólnej. </w:t>
            </w:r>
          </w:p>
        </w:tc>
      </w:tr>
    </w:tbl>
    <w:p w:rsidR="00153C41" w:rsidP="009C54AE" w:rsidRDefault="00153C41" w14:paraId="4128720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7AA6BA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FBC1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5B102FA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6FFE279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B0D95" w:rsidTr="006B0D95" w14:paraId="614FEA55" w14:textId="77777777">
        <w:tc>
          <w:tcPr>
            <w:tcW w:w="845" w:type="dxa"/>
            <w:vAlign w:val="center"/>
          </w:tcPr>
          <w:p w:rsidRPr="004826E2" w:rsidR="006B0D95" w:rsidP="00A63899" w:rsidRDefault="006B0D95" w14:paraId="719FEB29" w14:textId="77777777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826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1F0D6E5F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ze współczesnymi tendencjami w pedagogice  przedszkolnej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wybranych koncepcji wychowania przedszkolnego </w:t>
            </w:r>
          </w:p>
        </w:tc>
      </w:tr>
      <w:tr w:rsidRPr="009C54AE" w:rsidR="006B0D95" w:rsidTr="006B0D95" w14:paraId="533B8D4D" w14:textId="77777777">
        <w:tc>
          <w:tcPr>
            <w:tcW w:w="845" w:type="dxa"/>
            <w:vAlign w:val="center"/>
          </w:tcPr>
          <w:p w:rsidRPr="009C54AE" w:rsidR="006B0D95" w:rsidP="00A63899" w:rsidRDefault="004826E2" w14:paraId="51DDA515" w14:textId="777777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3F12E72D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>działalności pedagogicznej przedszkola,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 xml:space="preserve"> ze szczególnym uwzględnieniem działań ukierunkowanych na wspomaganie rozwoju i edukacji dzieci w wieku przedszkolnym.</w:t>
            </w:r>
          </w:p>
        </w:tc>
      </w:tr>
      <w:tr w:rsidRPr="009C54AE" w:rsidR="006B0D95" w:rsidTr="006B0D95" w14:paraId="12A296EA" w14:textId="77777777">
        <w:tc>
          <w:tcPr>
            <w:tcW w:w="845" w:type="dxa"/>
            <w:vAlign w:val="center"/>
          </w:tcPr>
          <w:p w:rsidRPr="009C54AE" w:rsidR="006B0D95" w:rsidP="00A63899" w:rsidRDefault="004826E2" w14:paraId="2EA8A8A7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175AD4CE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zainteresowań studentów problemami wychowania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 xml:space="preserve">przedszkolnego, przybliżanie </w:t>
            </w:r>
            <w:r w:rsidRPr="004826E2" w:rsidR="004826E2">
              <w:rPr>
                <w:rFonts w:ascii="Corbel" w:hAnsi="Corbel"/>
                <w:b w:val="0"/>
                <w:sz w:val="24"/>
                <w:szCs w:val="24"/>
              </w:rPr>
              <w:t>wartości zawartych w celach wychowania przedszkolnego.</w:t>
            </w:r>
          </w:p>
        </w:tc>
      </w:tr>
      <w:tr w:rsidRPr="009C54AE" w:rsidR="006B0D95" w:rsidTr="006B0D95" w14:paraId="771B2CC9" w14:textId="77777777">
        <w:tc>
          <w:tcPr>
            <w:tcW w:w="845" w:type="dxa"/>
            <w:vAlign w:val="center"/>
          </w:tcPr>
          <w:p w:rsidRPr="009C54AE" w:rsidR="006B0D95" w:rsidP="00A63899" w:rsidRDefault="004826E2" w14:paraId="02844BB4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2858F0D0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pełnienia funkcji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nauczycieli przedszkola-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rozwijanie kompetencji zawodowyc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h studentów w zakresie</w:t>
            </w:r>
            <w:r w:rsidRPr="00AC461A" w:rsidR="004826E2">
              <w:rPr>
                <w:rFonts w:ascii="Corbel" w:hAnsi="Corbel"/>
                <w:b w:val="0"/>
                <w:sz w:val="24"/>
                <w:szCs w:val="24"/>
              </w:rPr>
              <w:t xml:space="preserve"> kierowania rozwojem dzieci w przedszkolu, </w:t>
            </w:r>
          </w:p>
        </w:tc>
      </w:tr>
      <w:tr w:rsidRPr="009C54AE" w:rsidR="006B0D95" w:rsidTr="006B0D95" w14:paraId="06817379" w14:textId="77777777">
        <w:tc>
          <w:tcPr>
            <w:tcW w:w="845" w:type="dxa"/>
            <w:vAlign w:val="center"/>
          </w:tcPr>
          <w:p w:rsidRPr="009C54AE" w:rsidR="006B0D95" w:rsidP="00A63899" w:rsidRDefault="004826E2" w14:paraId="689207F7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45486CC4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do samokształcenia i doskonalenia umiejętności pedagogicznych.</w:t>
            </w:r>
          </w:p>
        </w:tc>
      </w:tr>
    </w:tbl>
    <w:p w:rsidRPr="009C54AE" w:rsidR="0085747A" w:rsidP="009C54AE" w:rsidRDefault="0085747A" w14:paraId="2F379B6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0350E1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50F3888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3351C9" w14:paraId="3454F95C" w14:textId="77777777">
        <w:tc>
          <w:tcPr>
            <w:tcW w:w="1679" w:type="dxa"/>
            <w:vAlign w:val="center"/>
          </w:tcPr>
          <w:p w:rsidRPr="009C54AE" w:rsidR="0085747A" w:rsidP="009C54AE" w:rsidRDefault="0085747A" w14:paraId="29CA9EE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D3FFE2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7B061B5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8A14F6" w:rsidR="00854D56" w:rsidTr="00A63899" w14:paraId="3A84032D" w14:textId="77777777">
        <w:tc>
          <w:tcPr>
            <w:tcW w:w="1679" w:type="dxa"/>
          </w:tcPr>
          <w:p w:rsidRPr="008A14F6" w:rsidR="00854D56" w:rsidP="008A14F6" w:rsidRDefault="00854D56" w14:paraId="3AEEFC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A14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8A14F6" w:rsidR="00854D56" w:rsidP="00744309" w:rsidRDefault="00854D56" w14:paraId="7D6C431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Student zna i rozumie terminologię używaną w pedagogice przedszkolnej i wczesnoszkolnej, jej źródła, miejsce oraz zastosowanie w obrębie pokrewnych dyscyplin naukowych Określi miejsce pedagogiki przedszkolnej w systemie nauki oraz jej powiązania z innymi dyscyplinami naukowymi.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1D1758" w14:paraId="3D568047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8A14F6" w:rsidR="00854D56" w:rsidTr="00A63899" w14:paraId="20E3AF36" w14:textId="77777777">
        <w:tc>
          <w:tcPr>
            <w:tcW w:w="1679" w:type="dxa"/>
          </w:tcPr>
          <w:p w:rsidRPr="008A14F6" w:rsidR="00854D56" w:rsidP="008A14F6" w:rsidRDefault="00854D56" w14:paraId="757AB7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8A14F6" w:rsidR="00854D56" w:rsidP="00744309" w:rsidRDefault="00854D56" w14:paraId="7FEFE6FA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Omówi koncepcje dziecka i dzieciństwa (Childhood Studies) i ich uwarunkowania kulturowe i społeczne.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317CEED8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PPiW.W03</w:t>
            </w:r>
          </w:p>
        </w:tc>
      </w:tr>
      <w:tr w:rsidRPr="008A14F6" w:rsidR="00854D56" w:rsidTr="00A63899" w14:paraId="3E417E9F" w14:textId="77777777">
        <w:tc>
          <w:tcPr>
            <w:tcW w:w="1679" w:type="dxa"/>
          </w:tcPr>
          <w:p w:rsidRPr="008A14F6" w:rsidR="00854D56" w:rsidP="008A14F6" w:rsidRDefault="00854D56" w14:paraId="59C55C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Pr="008A14F6" w:rsidR="00854D56" w:rsidP="00744309" w:rsidRDefault="00854D56" w14:paraId="0386B298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Scharakteryzuje  typy, cele i zasady funkcjonowania instytucji edukacyjnych przeznaczonych dla dzieci w wieku przedszkolnym, cele i zasady współpracy przedszkola z podmiotami zewnętrznymi.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617E1D93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Pr="008A14F6" w:rsidR="00854D56" w:rsidTr="00A63899" w14:paraId="0722B18E" w14:textId="77777777">
        <w:tc>
          <w:tcPr>
            <w:tcW w:w="1679" w:type="dxa"/>
          </w:tcPr>
          <w:p w:rsidRPr="008A14F6" w:rsidR="00854D56" w:rsidP="008A14F6" w:rsidRDefault="00854D56" w14:paraId="71A37B0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8A14F6" w:rsidR="00854D56" w:rsidP="00744309" w:rsidRDefault="00854D56" w14:paraId="27B33FD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 xml:space="preserve">Integruje wiedzę teoretyczną z zakresu pedagogiki przedszkolnej, w tym wybrane modele i koncepcje pedagogiczne, w celu dokonania analizy i interpretacji złożonych problemów opiekuńczych, edukacyjnych i wychowawczych. 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22A3F60A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8A14F6" w:rsidR="00854D56" w:rsidTr="00A63899" w14:paraId="637B5155" w14:textId="77777777">
        <w:tc>
          <w:tcPr>
            <w:tcW w:w="1679" w:type="dxa"/>
          </w:tcPr>
          <w:p w:rsidRPr="008A14F6" w:rsidR="00854D56" w:rsidP="008A14F6" w:rsidRDefault="00854D56" w14:paraId="590258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Pr="008A14F6" w:rsidR="00854D56" w:rsidP="00744309" w:rsidRDefault="00854D56" w14:paraId="4A17428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Planuje pracę w grupie przedszkolnej oraz wspiera dzieci w wyrażaniu swojej indywidualności w sposób twórczy.</w:t>
            </w:r>
          </w:p>
        </w:tc>
        <w:tc>
          <w:tcPr>
            <w:tcW w:w="1865" w:type="dxa"/>
            <w:vAlign w:val="center"/>
          </w:tcPr>
          <w:p w:rsidRPr="008A14F6" w:rsidR="00854D56" w:rsidP="00A63899" w:rsidRDefault="00854D56" w14:paraId="795F98F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PPiW.U13</w:t>
            </w:r>
          </w:p>
        </w:tc>
      </w:tr>
      <w:tr w:rsidRPr="008A14F6" w:rsidR="00854D56" w:rsidTr="00A63899" w14:paraId="2114557F" w14:textId="77777777">
        <w:trPr>
          <w:trHeight w:val="615"/>
        </w:trPr>
        <w:tc>
          <w:tcPr>
            <w:tcW w:w="1679" w:type="dxa"/>
          </w:tcPr>
          <w:p w:rsidRPr="008A14F6" w:rsidR="00854D56" w:rsidP="008A14F6" w:rsidRDefault="00854D56" w14:paraId="0CEC06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Pr="008A14F6" w:rsidR="00854D56" w:rsidP="00744309" w:rsidRDefault="00854D56" w14:paraId="55BEF6D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Scharakteryzuje wybraną koncepcję wychowania przedszkolnego.</w:t>
            </w:r>
          </w:p>
        </w:tc>
        <w:tc>
          <w:tcPr>
            <w:tcW w:w="1865" w:type="dxa"/>
            <w:vAlign w:val="center"/>
          </w:tcPr>
          <w:p w:rsidRPr="008A14F6" w:rsidR="00854D56" w:rsidP="00A63899" w:rsidRDefault="00854D56" w14:paraId="1A113469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8A14F6" w:rsidR="00854D56" w:rsidTr="00A63899" w14:paraId="20A694BC" w14:textId="77777777">
        <w:tc>
          <w:tcPr>
            <w:tcW w:w="1679" w:type="dxa"/>
          </w:tcPr>
          <w:p w:rsidRPr="008A14F6" w:rsidR="00854D56" w:rsidP="008A14F6" w:rsidRDefault="00854D56" w14:paraId="2420A9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Pr="008A14F6" w:rsidR="00854D56" w:rsidP="00744309" w:rsidRDefault="00854D56" w14:paraId="1407EEF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Wybiera właściwy dla pracy przedszkola sposób postępowania oraz dobiera środki i metody pracy w celu efektywnego wykonania zadań zawodowych na etapie edukacji przedszkolnej.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0F67EAC7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8A14F6" w:rsidR="00854D56" w:rsidTr="00A63899" w14:paraId="1D3D8933" w14:textId="77777777">
        <w:tc>
          <w:tcPr>
            <w:tcW w:w="1679" w:type="dxa"/>
          </w:tcPr>
          <w:p w:rsidRPr="008A14F6" w:rsidR="00854D56" w:rsidP="008A14F6" w:rsidRDefault="00854D56" w14:paraId="31A4AB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Pr="008A14F6" w:rsidR="00854D56" w:rsidP="00744309" w:rsidRDefault="00854D56" w14:paraId="156226A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Potrafi skutecznie porozumiewać się z różnymi odbiorcami, w tym z dziećmi, rodzicami lub opiekunami oraz specjalistami także z wykorzystaniem nowoczesnych rozwiązań technologicznych.</w:t>
            </w:r>
          </w:p>
        </w:tc>
        <w:tc>
          <w:tcPr>
            <w:tcW w:w="1865" w:type="dxa"/>
            <w:vAlign w:val="center"/>
          </w:tcPr>
          <w:p w:rsidRPr="008A14F6" w:rsidR="00854D56" w:rsidP="00A63899" w:rsidRDefault="00854D56" w14:paraId="7170FD86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PPiW.U11</w:t>
            </w:r>
          </w:p>
          <w:p w:rsidRPr="008A14F6" w:rsidR="00854D56" w:rsidP="00A63899" w:rsidRDefault="00854D56" w14:paraId="16BAF45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zCs w:val="24"/>
              </w:rPr>
              <w:t>PPiW.K05</w:t>
            </w:r>
          </w:p>
        </w:tc>
      </w:tr>
    </w:tbl>
    <w:p w:rsidRPr="008A14F6" w:rsidR="0085747A" w:rsidP="008A14F6" w:rsidRDefault="0085747A" w14:paraId="5CC5353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496F74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E98AA57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41CBC61D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ED7E1C" w:rsidR="0085747A" w:rsidTr="466BAB04" w14:paraId="51DBD595" w14:textId="77777777">
        <w:tc>
          <w:tcPr>
            <w:tcW w:w="9520" w:type="dxa"/>
            <w:tcMar/>
          </w:tcPr>
          <w:p w:rsidRPr="00ED7E1C" w:rsidR="0085747A" w:rsidP="009C54AE" w:rsidRDefault="0085747A" w14:paraId="417C1FC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D7E1C" w:rsidR="0085747A" w:rsidTr="466BAB04" w14:paraId="0EAAA220" w14:textId="77777777">
        <w:tc>
          <w:tcPr>
            <w:tcW w:w="9520" w:type="dxa"/>
            <w:tcMar/>
          </w:tcPr>
          <w:p w:rsidRPr="00ED7E1C" w:rsidR="00060ED1" w:rsidP="00060ED1" w:rsidRDefault="00060ED1" w14:paraId="799D891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Pedagogika przedszkolna jako nauka- subdyscyplina pedagogiki; rozwój pedagogiki </w:t>
            </w:r>
          </w:p>
          <w:p w:rsidRPr="00ED7E1C" w:rsidR="0085747A" w:rsidP="00060ED1" w:rsidRDefault="00060ED1" w14:paraId="2BA25BD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przedszkolnej.</w:t>
            </w:r>
          </w:p>
        </w:tc>
      </w:tr>
      <w:tr w:rsidRPr="00ED7E1C" w:rsidR="00C50939" w:rsidTr="466BAB04" w14:paraId="647A3062" w14:textId="77777777">
        <w:tc>
          <w:tcPr>
            <w:tcW w:w="9520" w:type="dxa"/>
            <w:tcMar/>
          </w:tcPr>
          <w:p w:rsidRPr="00ED7E1C" w:rsidR="00C50939" w:rsidP="00C50939" w:rsidRDefault="00C50939" w14:paraId="431A56A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Przedstawiciele pedagogiki przedszkolnej</w:t>
            </w:r>
            <w:r w:rsidRPr="00ED7E1C">
              <w:rPr>
                <w:rFonts w:ascii="Corbel" w:hAnsi="Corbel" w:eastAsia="Times New Roman"/>
                <w:b/>
                <w:bCs/>
                <w:caps/>
                <w:color w:val="000000"/>
                <w:spacing w:val="50"/>
                <w:kern w:val="24"/>
                <w:position w:val="1"/>
                <w:sz w:val="24"/>
                <w:szCs w:val="24"/>
                <w:lang w:eastAsia="pl-PL"/>
              </w:rPr>
              <w:t xml:space="preserve"> </w:t>
            </w:r>
            <w:r w:rsidRPr="00ED7E1C">
              <w:rPr>
                <w:rFonts w:ascii="Corbel" w:hAnsi="Corbel"/>
                <w:bCs/>
                <w:sz w:val="24"/>
                <w:szCs w:val="24"/>
              </w:rPr>
              <w:t>Fryderyk Wilhelm Fröbel, Maria Montessori, Owidiusz Decroli. Przedstawiciele polskiej pedagogiki przedszkolnej</w:t>
            </w:r>
          </w:p>
        </w:tc>
      </w:tr>
      <w:tr w:rsidRPr="00ED7E1C" w:rsidR="0085747A" w:rsidTr="466BAB04" w14:paraId="76E4F26A" w14:textId="77777777">
        <w:tc>
          <w:tcPr>
            <w:tcW w:w="9520" w:type="dxa"/>
            <w:tcMar/>
          </w:tcPr>
          <w:p w:rsidRPr="00ED7E1C" w:rsidR="0085747A" w:rsidP="00C50939" w:rsidRDefault="00060ED1" w14:paraId="3E9F0DE5" w14:textId="26E735BC">
            <w:pPr>
              <w:pStyle w:val="Akapitzlist"/>
              <w:spacing w:after="0" w:line="240" w:lineRule="auto"/>
              <w:ind w:left="-83" w:firstLine="83"/>
              <w:rPr>
                <w:rFonts w:ascii="Corbel" w:hAnsi="Corbel"/>
                <w:sz w:val="24"/>
                <w:szCs w:val="24"/>
              </w:rPr>
            </w:pPr>
            <w:r w:rsidRPr="466BAB04" w:rsidR="00060ED1">
              <w:rPr>
                <w:rFonts w:ascii="Corbel" w:hAnsi="Corbel"/>
                <w:sz w:val="24"/>
                <w:szCs w:val="24"/>
              </w:rPr>
              <w:t xml:space="preserve">Historyczno- epistemologiczne podstawy pedagogiki </w:t>
            </w:r>
            <w:r w:rsidRPr="466BAB04" w:rsidR="00060ED1">
              <w:rPr>
                <w:rFonts w:ascii="Corbel" w:hAnsi="Corbel"/>
                <w:sz w:val="24"/>
                <w:szCs w:val="24"/>
              </w:rPr>
              <w:t>przedszkolnej .</w:t>
            </w:r>
            <w:r w:rsidRPr="466BAB04" w:rsidR="00060ED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br/>
            </w:r>
            <w:r w:rsidRPr="466BAB04" w:rsidR="00060ED1">
              <w:rPr>
                <w:rFonts w:ascii="Corbel" w:hAnsi="Corbel"/>
                <w:sz w:val="24"/>
                <w:szCs w:val="24"/>
              </w:rPr>
              <w:t xml:space="preserve">   Rola Nowego Wychowania w kreowaniu pedagogiki przedszkolnej jako nauki o edukacyjnym </w:t>
            </w:r>
            <w:r>
              <w:br/>
            </w:r>
            <w:r w:rsidRPr="466BAB04" w:rsidR="00060ED1">
              <w:rPr>
                <w:rFonts w:ascii="Corbel" w:hAnsi="Corbel"/>
                <w:sz w:val="24"/>
                <w:szCs w:val="24"/>
              </w:rPr>
              <w:t xml:space="preserve">  zagospodarowaniu dzieciństwa.</w:t>
            </w:r>
          </w:p>
        </w:tc>
      </w:tr>
      <w:tr w:rsidRPr="00ED7E1C" w:rsidR="009D6B30" w:rsidTr="466BAB04" w14:paraId="2AACEA50" w14:textId="77777777">
        <w:tc>
          <w:tcPr>
            <w:tcW w:w="9520" w:type="dxa"/>
            <w:tcMar/>
          </w:tcPr>
          <w:p w:rsidRPr="00ED7E1C" w:rsidR="009D6B30" w:rsidP="009D6B30" w:rsidRDefault="009D6B30" w14:paraId="4834BFBF" w14:textId="044C62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Współczesne tendencje i kierunki w pedagogice przedszkolnej. Społeczno- prawne podstawy funkcjonowania przedszkola- jako instytucji edukacyjnej.</w:t>
            </w:r>
          </w:p>
        </w:tc>
      </w:tr>
      <w:tr w:rsidRPr="00ED7E1C" w:rsidR="009B0473" w:rsidTr="466BAB04" w14:paraId="63200BDB" w14:textId="77777777">
        <w:tc>
          <w:tcPr>
            <w:tcW w:w="9520" w:type="dxa"/>
            <w:tcMar/>
          </w:tcPr>
          <w:p w:rsidRPr="00ED7E1C" w:rsidR="009B0473" w:rsidP="009D6B30" w:rsidRDefault="009B0473" w14:paraId="46A5D66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Innowacyjne koncepcje wychowania przedszkolnego i ich realizacja w Polsce </w:t>
            </w:r>
          </w:p>
        </w:tc>
      </w:tr>
      <w:tr w:rsidRPr="00ED7E1C" w:rsidR="009D6B30" w:rsidTr="466BAB04" w14:paraId="766D996B" w14:textId="77777777">
        <w:tc>
          <w:tcPr>
            <w:tcW w:w="9520" w:type="dxa"/>
            <w:tcMar/>
          </w:tcPr>
          <w:p w:rsidRPr="00ED7E1C" w:rsidR="009D6B30" w:rsidP="009D6B30" w:rsidRDefault="009D6B30" w14:paraId="5F73BEDA" w14:textId="31220C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 Cele edukacji przedszkolnej. Źródła wywodu celów edukacji dzieci. Funkcje współczesnego  </w:t>
            </w:r>
            <w:r w:rsidRPr="00ED7E1C">
              <w:rPr>
                <w:rFonts w:ascii="Corbel" w:hAnsi="Corbel"/>
                <w:sz w:val="24"/>
                <w:szCs w:val="24"/>
              </w:rPr>
              <w:br/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 przedszkola.</w:t>
            </w:r>
            <w:r w:rsidRPr="00ED7E1C" w:rsidR="00F54262">
              <w:rPr>
                <w:rFonts w:ascii="Corbel" w:hAnsi="Corbel"/>
                <w:sz w:val="24"/>
                <w:szCs w:val="24"/>
              </w:rPr>
              <w:t xml:space="preserve"> Podstawa programowa wychowania przedszkolnego. </w:t>
            </w:r>
          </w:p>
        </w:tc>
      </w:tr>
      <w:tr w:rsidRPr="00ED7E1C" w:rsidR="00C50939" w:rsidTr="466BAB04" w14:paraId="4F02C719" w14:textId="77777777">
        <w:tc>
          <w:tcPr>
            <w:tcW w:w="9520" w:type="dxa"/>
            <w:tcMar/>
          </w:tcPr>
          <w:p w:rsidRPr="00ED7E1C" w:rsidR="00C50939" w:rsidP="009B0473" w:rsidRDefault="00C50939" w14:paraId="65A391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Oddziaływania wychowawcze</w:t>
            </w:r>
            <w:r w:rsidRPr="00ED7E1C" w:rsidR="009B0473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D7E1C">
              <w:rPr>
                <w:rFonts w:ascii="Corbel" w:hAnsi="Corbel" w:eastAsia="Times New Roman"/>
                <w:sz w:val="24"/>
                <w:szCs w:val="24"/>
              </w:rPr>
              <w:t xml:space="preserve">style wychowania w praktyce </w:t>
            </w:r>
            <w:r w:rsidRPr="00ED7E1C" w:rsidR="009B0473">
              <w:rPr>
                <w:rFonts w:ascii="Corbel" w:hAnsi="Corbel" w:eastAsia="Times New Roman"/>
                <w:sz w:val="24"/>
                <w:szCs w:val="24"/>
              </w:rPr>
              <w:t>przedszkolnej</w:t>
            </w:r>
          </w:p>
        </w:tc>
      </w:tr>
      <w:tr w:rsidRPr="00ED7E1C" w:rsidR="009D6B30" w:rsidTr="466BAB04" w14:paraId="7581CAAC" w14:textId="77777777">
        <w:tc>
          <w:tcPr>
            <w:tcW w:w="9520" w:type="dxa"/>
            <w:tcMar/>
          </w:tcPr>
          <w:p w:rsidRPr="00ED7E1C" w:rsidR="009D6B30" w:rsidP="009D6B30" w:rsidRDefault="009D6B30" w14:paraId="389CE17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Zabawa dziecka, motywacje zabawowe w świetle teorii zabaw, rola zabawy w procesie   </w:t>
            </w:r>
            <w:r w:rsidRPr="00ED7E1C">
              <w:rPr>
                <w:rFonts w:ascii="Corbel" w:hAnsi="Corbel"/>
                <w:sz w:val="24"/>
                <w:szCs w:val="24"/>
              </w:rPr>
              <w:br/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 uczenia się dzieci w przedszkolu.</w:t>
            </w:r>
          </w:p>
        </w:tc>
      </w:tr>
      <w:tr w:rsidRPr="00ED7E1C" w:rsidR="009D6B30" w:rsidTr="466BAB04" w14:paraId="01FBB886" w14:textId="77777777">
        <w:tc>
          <w:tcPr>
            <w:tcW w:w="9520" w:type="dxa"/>
            <w:tcMar/>
          </w:tcPr>
          <w:p w:rsidRPr="00ED7E1C" w:rsidR="009D6B30" w:rsidP="009B0473" w:rsidRDefault="009D6B30" w14:paraId="0F4916C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Planowanie pracy w wychowaniu przedszkolnym –</w:t>
            </w:r>
            <w:r w:rsidRPr="00ED7E1C" w:rsidR="009B0473">
              <w:rPr>
                <w:rFonts w:ascii="Corbel" w:hAnsi="Corbel"/>
                <w:sz w:val="24"/>
                <w:szCs w:val="24"/>
              </w:rPr>
              <w:t>rodzaje planowania</w:t>
            </w:r>
          </w:p>
        </w:tc>
      </w:tr>
      <w:tr w:rsidRPr="00ED7E1C" w:rsidR="009D6B30" w:rsidTr="466BAB04" w14:paraId="7F35A693" w14:textId="77777777">
        <w:tc>
          <w:tcPr>
            <w:tcW w:w="9520" w:type="dxa"/>
            <w:tcMar/>
          </w:tcPr>
          <w:p w:rsidRPr="00ED7E1C" w:rsidR="009D6B30" w:rsidP="009D6B30" w:rsidRDefault="009D6B30" w14:paraId="30E293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E1C">
              <w:rPr>
                <w:rFonts w:ascii="Corbel" w:hAnsi="Corbel"/>
                <w:b w:val="0"/>
                <w:smallCaps w:val="0"/>
                <w:szCs w:val="24"/>
              </w:rPr>
              <w:t xml:space="preserve"> Dojrzałość</w:t>
            </w:r>
            <w:r w:rsidRPr="00ED7E1C" w:rsidR="00C50939">
              <w:rPr>
                <w:rFonts w:ascii="Corbel" w:hAnsi="Corbel"/>
                <w:b w:val="0"/>
                <w:smallCaps w:val="0"/>
                <w:szCs w:val="24"/>
              </w:rPr>
              <w:t>/ gotowo</w:t>
            </w:r>
            <w:r w:rsidRPr="00ED7E1C">
              <w:rPr>
                <w:rFonts w:ascii="Corbel" w:hAnsi="Corbel"/>
                <w:b w:val="0"/>
                <w:smallCaps w:val="0"/>
                <w:szCs w:val="24"/>
              </w:rPr>
              <w:t>ść szkolna i jej uwarunkowania.</w:t>
            </w:r>
          </w:p>
        </w:tc>
      </w:tr>
      <w:tr w:rsidRPr="00ED7E1C" w:rsidR="009D6B30" w:rsidTr="466BAB04" w14:paraId="0191E1AE" w14:textId="77777777">
        <w:tc>
          <w:tcPr>
            <w:tcW w:w="9520" w:type="dxa"/>
            <w:tcMar/>
          </w:tcPr>
          <w:p w:rsidRPr="00ED7E1C" w:rsidR="009D6B30" w:rsidP="009D6B30" w:rsidRDefault="009D6B30" w14:paraId="48445C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E1C">
              <w:rPr>
                <w:rFonts w:ascii="Corbel" w:hAnsi="Corbel"/>
                <w:b w:val="0"/>
                <w:smallCaps w:val="0"/>
                <w:szCs w:val="24"/>
              </w:rPr>
              <w:t>Nauczycielka przedszkola- jej rola w rozwoju dziecka w świetle deontologii nauczycielskiej.</w:t>
            </w:r>
          </w:p>
        </w:tc>
      </w:tr>
      <w:tr w:rsidRPr="00ED7E1C" w:rsidR="00ED7E1C" w:rsidTr="466BAB04" w14:paraId="2340B345" w14:textId="77777777">
        <w:tc>
          <w:tcPr>
            <w:tcW w:w="9520" w:type="dxa"/>
            <w:tcMar/>
          </w:tcPr>
          <w:p w:rsidRPr="00ED7E1C" w:rsidR="00ED7E1C" w:rsidP="00ED7E1C" w:rsidRDefault="00ED7E1C" w14:paraId="1A0A969D" w14:textId="67B23FF7">
            <w:pPr>
              <w:pStyle w:val="Punktygwne"/>
              <w:tabs>
                <w:tab w:val="left" w:pos="53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Dzieciństwo i dziecko jako główne pojęcia pedagogiki przedszkolnej. Tezy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szczególności dzieciństwa.</w:t>
            </w:r>
          </w:p>
        </w:tc>
      </w:tr>
    </w:tbl>
    <w:p w:rsidRPr="009C54AE" w:rsidR="0085747A" w:rsidP="009C54AE" w:rsidRDefault="0085747A" w14:paraId="548B78D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5A6FB5E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7205F360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B0473" w14:paraId="3D31EE27" w14:textId="77777777">
        <w:tc>
          <w:tcPr>
            <w:tcW w:w="9520" w:type="dxa"/>
          </w:tcPr>
          <w:p w:rsidRPr="009C54AE" w:rsidR="0085747A" w:rsidP="009C54AE" w:rsidRDefault="0085747A" w14:paraId="6956ACD9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B0473" w:rsidTr="009B0473" w14:paraId="2BDDC50F" w14:textId="77777777">
        <w:tc>
          <w:tcPr>
            <w:tcW w:w="9520" w:type="dxa"/>
          </w:tcPr>
          <w:p w:rsidRPr="00B96082" w:rsidR="009B0473" w:rsidP="009B0473" w:rsidRDefault="009B0473" w14:paraId="204255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Prawne i organizacyjne podstawy  funkcjonowania współczesnego przedszkola.</w:t>
            </w:r>
          </w:p>
        </w:tc>
      </w:tr>
      <w:tr w:rsidRPr="009C54AE" w:rsidR="009B0473" w:rsidTr="009B0473" w14:paraId="53CC4B33" w14:textId="77777777">
        <w:tc>
          <w:tcPr>
            <w:tcW w:w="9520" w:type="dxa"/>
          </w:tcPr>
          <w:p w:rsidRPr="00B96082" w:rsidR="009B0473" w:rsidP="009B0473" w:rsidRDefault="009B0473" w14:paraId="75DDA9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Podstawy funkcjonowania alternatywnych form wychowania przedszkolnego . </w:t>
            </w:r>
          </w:p>
        </w:tc>
      </w:tr>
      <w:tr w:rsidRPr="009C54AE" w:rsidR="009B0473" w:rsidTr="009B0473" w14:paraId="35325029" w14:textId="77777777">
        <w:tc>
          <w:tcPr>
            <w:tcW w:w="9520" w:type="dxa"/>
          </w:tcPr>
          <w:p w:rsidRPr="00B96082" w:rsidR="009B0473" w:rsidP="009B0473" w:rsidRDefault="009B0473" w14:paraId="5F6DD1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Biopsychiczne pod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stawy wychowania przedszkolnego. R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ozwój fizyczny i motoryczny,  </w:t>
            </w:r>
          </w:p>
          <w:p w:rsidRPr="00B96082" w:rsidR="009B0473" w:rsidP="009B0473" w:rsidRDefault="009B0473" w14:paraId="130EAD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psychiczny, poznawczy, emocjonalno- społeczny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dziecka w wieku przedszkolnym.</w:t>
            </w:r>
          </w:p>
        </w:tc>
      </w:tr>
      <w:tr w:rsidRPr="009C54AE" w:rsidR="009B0473" w:rsidTr="009B0473" w14:paraId="587FE011" w14:textId="77777777">
        <w:tc>
          <w:tcPr>
            <w:tcW w:w="9520" w:type="dxa"/>
          </w:tcPr>
          <w:p w:rsidRPr="00B96082" w:rsidR="009B0473" w:rsidP="009B0473" w:rsidRDefault="009B0473" w14:paraId="6639F5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Uwarunkowania procesu adaptacji dziecka do warunków przedszkola: zachowania dzieci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wykazujących trudności w adaptacji,  przygotowanie dzieci 3-letnich do podjęcia edukacji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przedszkolnej, program wstępnej adaptacji.</w:t>
            </w:r>
          </w:p>
        </w:tc>
      </w:tr>
      <w:tr w:rsidRPr="009C54AE" w:rsidR="009B0473" w:rsidTr="009B0473" w14:paraId="411F9021" w14:textId="77777777">
        <w:tc>
          <w:tcPr>
            <w:tcW w:w="9520" w:type="dxa"/>
          </w:tcPr>
          <w:p w:rsidRPr="00B96082" w:rsidR="009B0473" w:rsidP="009B0473" w:rsidRDefault="009B0473" w14:paraId="3CC3DD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Organizacja środowiska przedszkolnego: struktura  i funk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cjonowanie dziecka w grupie 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wiekowej, zagospodarowanie sali,   organizacja dnia pobytu dziecka w przedszkolu.</w:t>
            </w:r>
          </w:p>
        </w:tc>
      </w:tr>
      <w:tr w:rsidRPr="009C54AE" w:rsidR="009B0473" w:rsidTr="009B0473" w14:paraId="737E89F4" w14:textId="77777777">
        <w:tc>
          <w:tcPr>
            <w:tcW w:w="9520" w:type="dxa"/>
          </w:tcPr>
          <w:p w:rsidRPr="00B96082" w:rsidR="009B0473" w:rsidP="009B0473" w:rsidRDefault="009B0473" w14:paraId="72E919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Kierowanie rozwojem dziecka,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proces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wychowania w przedszkolu.</w:t>
            </w:r>
          </w:p>
        </w:tc>
      </w:tr>
      <w:tr w:rsidRPr="009C54AE" w:rsidR="009B0473" w:rsidTr="009B0473" w14:paraId="2560EFFF" w14:textId="77777777">
        <w:tc>
          <w:tcPr>
            <w:tcW w:w="9520" w:type="dxa"/>
          </w:tcPr>
          <w:p w:rsidRPr="00B96082" w:rsidR="009B0473" w:rsidP="009B0473" w:rsidRDefault="009B0473" w14:paraId="587F44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Cele wychowania przedszkolnego, funkcje przedszkola.</w:t>
            </w:r>
          </w:p>
        </w:tc>
      </w:tr>
      <w:tr w:rsidRPr="009C54AE" w:rsidR="009B0473" w:rsidTr="009B0473" w14:paraId="4A168273" w14:textId="77777777">
        <w:tc>
          <w:tcPr>
            <w:tcW w:w="9520" w:type="dxa"/>
          </w:tcPr>
          <w:p w:rsidRPr="00B96082" w:rsidR="009B0473" w:rsidP="009B0473" w:rsidRDefault="009B0473" w14:paraId="12E3D9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Podstawowe metody, zasady pracy pedagogicz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nej i formy organizacyjne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Pr="009C54AE" w:rsidR="009B0473" w:rsidTr="009B0473" w14:paraId="36A7B19C" w14:textId="77777777">
        <w:tc>
          <w:tcPr>
            <w:tcW w:w="9520" w:type="dxa"/>
          </w:tcPr>
          <w:p w:rsidRPr="00B96082" w:rsidR="009B0473" w:rsidP="009B0473" w:rsidRDefault="009B0473" w14:paraId="5C9762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Integracja  elementów procesu edukacji w przedszkolu.</w:t>
            </w:r>
          </w:p>
        </w:tc>
      </w:tr>
      <w:tr w:rsidRPr="009C54AE" w:rsidR="009B0473" w:rsidTr="009B0473" w14:paraId="2B580A4F" w14:textId="77777777">
        <w:tc>
          <w:tcPr>
            <w:tcW w:w="9520" w:type="dxa"/>
          </w:tcPr>
          <w:p w:rsidR="009B0473" w:rsidP="009B0473" w:rsidRDefault="009B0473" w14:paraId="5A5588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Wychowania Przedszkolnego – istota programu edukacyjnego jako  </w:t>
            </w:r>
          </w:p>
          <w:p w:rsidRPr="00B96082" w:rsidR="009B0473" w:rsidP="009B0473" w:rsidRDefault="009B0473" w14:paraId="1E61DC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planu rozwoju dzieci w przedszkolu.</w:t>
            </w:r>
          </w:p>
        </w:tc>
      </w:tr>
      <w:tr w:rsidRPr="009C54AE" w:rsidR="009B0473" w:rsidTr="009B0473" w14:paraId="19B89572" w14:textId="77777777">
        <w:tc>
          <w:tcPr>
            <w:tcW w:w="9520" w:type="dxa"/>
          </w:tcPr>
          <w:p w:rsidRPr="00B96082" w:rsidR="009B0473" w:rsidP="009B0473" w:rsidRDefault="009B0473" w14:paraId="6B904B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Zabawa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jako forma uczenia się dziecka, rodzaje i cechy zabawy.</w:t>
            </w:r>
          </w:p>
        </w:tc>
      </w:tr>
      <w:tr w:rsidRPr="009C54AE" w:rsidR="009B0473" w:rsidTr="009B0473" w14:paraId="0764760D" w14:textId="77777777">
        <w:tc>
          <w:tcPr>
            <w:tcW w:w="9520" w:type="dxa"/>
          </w:tcPr>
          <w:p w:rsidRPr="00B96082" w:rsidR="009B0473" w:rsidP="009B0473" w:rsidRDefault="009B0473" w14:paraId="594A03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Trudności dzieci przedszkolnych w procesie uczenia się, praca diagnostyczna i terapeutyczna.</w:t>
            </w:r>
          </w:p>
        </w:tc>
      </w:tr>
      <w:tr w:rsidRPr="009C54AE" w:rsidR="009B0473" w:rsidTr="009B0473" w14:paraId="1E6E312F" w14:textId="77777777">
        <w:tc>
          <w:tcPr>
            <w:tcW w:w="9520" w:type="dxa"/>
          </w:tcPr>
          <w:p w:rsidRPr="00B96082" w:rsidR="009B0473" w:rsidP="009B0473" w:rsidRDefault="009B0473" w14:paraId="341180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Rola nauczycielki przedszkola w budowaniu warunków do rozwoju dziecka.</w:t>
            </w:r>
          </w:p>
        </w:tc>
      </w:tr>
      <w:tr w:rsidRPr="009C54AE" w:rsidR="009B0473" w:rsidTr="009B0473" w14:paraId="31BCBDA6" w14:textId="77777777">
        <w:tc>
          <w:tcPr>
            <w:tcW w:w="9520" w:type="dxa"/>
          </w:tcPr>
          <w:p w:rsidRPr="00B96082" w:rsidR="009B0473" w:rsidP="009B0473" w:rsidRDefault="009B0473" w14:paraId="0461A9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Udział przedszkola w budowaniu gotowości szkolnej.</w:t>
            </w:r>
          </w:p>
        </w:tc>
      </w:tr>
      <w:tr w:rsidRPr="009C54AE" w:rsidR="009B0473" w:rsidTr="009B0473" w14:paraId="76C0AF45" w14:textId="77777777">
        <w:tc>
          <w:tcPr>
            <w:tcW w:w="9520" w:type="dxa"/>
          </w:tcPr>
          <w:p w:rsidRPr="00B96082" w:rsidR="009B0473" w:rsidP="009B0473" w:rsidRDefault="009B0473" w14:paraId="30C4536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Współpraca przedszkola z rodzicami i środowiskiem społecznym. </w:t>
            </w:r>
          </w:p>
        </w:tc>
      </w:tr>
      <w:tr w:rsidRPr="009C54AE" w:rsidR="009B0473" w:rsidTr="009B0473" w14:paraId="765D48D0" w14:textId="77777777">
        <w:tc>
          <w:tcPr>
            <w:tcW w:w="9520" w:type="dxa"/>
          </w:tcPr>
          <w:p w:rsidRPr="00B96082" w:rsidR="009B0473" w:rsidP="009B0473" w:rsidRDefault="009B0473" w14:paraId="5910D8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dziecka w warunkach przedszkola. </w:t>
            </w:r>
          </w:p>
        </w:tc>
      </w:tr>
    </w:tbl>
    <w:p w:rsidRPr="009C54AE" w:rsidR="0085747A" w:rsidP="009C54AE" w:rsidRDefault="0085747A" w14:paraId="73BF574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E8471F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0A14367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4D56" w:rsidP="00854D56" w:rsidRDefault="00854D56" w14:paraId="44796B9C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multimedialną, analiza tekstów z dyskusją, metoda gier dydaktycznych,   praca w grupach</w:t>
      </w:r>
    </w:p>
    <w:p w:rsidR="00E960BB" w:rsidP="009C54AE" w:rsidRDefault="00E960BB" w14:paraId="0122225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58CB90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2A21AD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FEC169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F2B59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52732" w14:paraId="12A5F0EA" w14:textId="77777777">
        <w:tc>
          <w:tcPr>
            <w:tcW w:w="1962" w:type="dxa"/>
            <w:vAlign w:val="center"/>
          </w:tcPr>
          <w:p w:rsidRPr="009C54AE" w:rsidR="0085747A" w:rsidP="009C54AE" w:rsidRDefault="0071620A" w14:paraId="0D0DAC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60A06A7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4919E8" w:rsidR="0085747A" w:rsidP="009C54AE" w:rsidRDefault="009F4610" w14:paraId="0520621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4660F66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10D9E80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4919E8" w:rsidR="00F54262" w:rsidTr="00A63899" w14:paraId="17AE2B47" w14:textId="77777777">
        <w:tc>
          <w:tcPr>
            <w:tcW w:w="1962" w:type="dxa"/>
          </w:tcPr>
          <w:p w:rsidRPr="004919E8" w:rsidR="00F54262" w:rsidP="00F54262" w:rsidRDefault="00F54262" w14:paraId="0317FB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:rsidRPr="004919E8" w:rsidR="00F54262" w:rsidP="00F54262" w:rsidRDefault="00F54262" w14:paraId="4A0DBF14" w14:textId="1B9690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</w:t>
            </w:r>
          </w:p>
        </w:tc>
        <w:tc>
          <w:tcPr>
            <w:tcW w:w="2117" w:type="dxa"/>
            <w:vAlign w:val="center"/>
          </w:tcPr>
          <w:p w:rsidRPr="004919E8" w:rsidR="00F54262" w:rsidP="00F54262" w:rsidRDefault="00F54262" w14:paraId="0C684866" w14:textId="10E117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Pr="009C54AE" w:rsidR="00F54262" w:rsidTr="00A63899" w14:paraId="6FBE90F0" w14:textId="77777777">
        <w:tc>
          <w:tcPr>
            <w:tcW w:w="1962" w:type="dxa"/>
          </w:tcPr>
          <w:p w:rsidRPr="009C54AE" w:rsidR="00F54262" w:rsidP="00F54262" w:rsidRDefault="00F54262" w14:paraId="0FBEFB7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424738" w:rsidR="00F54262" w:rsidP="00F54262" w:rsidRDefault="00F54262" w14:paraId="2CC0DDD1" w14:textId="5595BD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7E0A6480" w14:textId="42EBD0A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4262" w:rsidTr="00A63899" w14:paraId="6EE8E1B9" w14:textId="77777777">
        <w:tc>
          <w:tcPr>
            <w:tcW w:w="1962" w:type="dxa"/>
          </w:tcPr>
          <w:p w:rsidRPr="009C54AE" w:rsidR="00F54262" w:rsidP="00F54262" w:rsidRDefault="00F54262" w14:paraId="7CCB2C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Pr="00424738" w:rsidR="00F54262" w:rsidP="00F54262" w:rsidRDefault="00F54262" w14:paraId="19798760" w14:textId="187AEF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664B397A" w14:textId="7729F5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4262" w:rsidTr="00A63899" w14:paraId="417D5EF6" w14:textId="77777777">
        <w:tc>
          <w:tcPr>
            <w:tcW w:w="1962" w:type="dxa"/>
          </w:tcPr>
          <w:p w:rsidRPr="009C54AE" w:rsidR="00F54262" w:rsidP="00F54262" w:rsidRDefault="00F54262" w14:paraId="77285F5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424738" w:rsidR="00F54262" w:rsidP="00F54262" w:rsidRDefault="00F54262" w14:paraId="62DE13B9" w14:textId="7AAE5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7CA783EF" w14:textId="4D0D9D4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4A5501" w:rsidR="00F54262" w:rsidTr="00A63899" w14:paraId="1D83F92D" w14:textId="77777777">
        <w:tc>
          <w:tcPr>
            <w:tcW w:w="1962" w:type="dxa"/>
          </w:tcPr>
          <w:p w:rsidRPr="009C54AE" w:rsidR="00F54262" w:rsidP="00F54262" w:rsidRDefault="00F54262" w14:paraId="01B0D6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424738" w:rsidR="00F54262" w:rsidP="00F54262" w:rsidRDefault="00F54262" w14:paraId="780F1857" w14:textId="0D36B1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7625A6FC" w14:textId="27DFDE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4262" w:rsidTr="00A63899" w14:paraId="79892B5C" w14:textId="77777777">
        <w:tc>
          <w:tcPr>
            <w:tcW w:w="1962" w:type="dxa"/>
          </w:tcPr>
          <w:p w:rsidRPr="009C54AE" w:rsidR="00F54262" w:rsidP="00F54262" w:rsidRDefault="00F54262" w14:paraId="6AFAEEE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424738" w:rsidR="00F54262" w:rsidP="00F54262" w:rsidRDefault="00F54262" w14:paraId="37AC705C" w14:textId="249E80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6D5F3BE1" w14:textId="1197625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4262" w:rsidTr="00A63899" w14:paraId="7288BD84" w14:textId="77777777">
        <w:tc>
          <w:tcPr>
            <w:tcW w:w="1962" w:type="dxa"/>
          </w:tcPr>
          <w:p w:rsidRPr="009C54AE" w:rsidR="00F54262" w:rsidP="00F54262" w:rsidRDefault="00F54262" w14:paraId="1E5155B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424738" w:rsidR="00F54262" w:rsidP="00F54262" w:rsidRDefault="00F54262" w14:paraId="31533477" w14:textId="0523EB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601075EC" w14:textId="6AB39B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4262" w:rsidTr="00A63899" w14:paraId="7D8DC110" w14:textId="77777777">
        <w:tc>
          <w:tcPr>
            <w:tcW w:w="1962" w:type="dxa"/>
          </w:tcPr>
          <w:p w:rsidRPr="009C54AE" w:rsidR="00F54262" w:rsidP="00F54262" w:rsidRDefault="00F54262" w14:paraId="02DB68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424738" w:rsidR="00F54262" w:rsidP="00F54262" w:rsidRDefault="00F54262" w14:paraId="36464C14" w14:textId="1ED33F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41E15BDB" w14:textId="007557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4234813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919E8" w:rsidR="0085747A" w:rsidP="004919E8" w:rsidRDefault="003E1941" w14:paraId="734E054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 xml:space="preserve">Warunki </w:t>
      </w:r>
      <w:r w:rsidRPr="004919E8" w:rsidR="0085747A">
        <w:rPr>
          <w:rFonts w:ascii="Corbel" w:hAnsi="Corbel"/>
          <w:smallCaps w:val="0"/>
          <w:szCs w:val="24"/>
        </w:rPr>
        <w:t>zaliczenia przedmiotu (kryteria oceniania)</w:t>
      </w:r>
      <w:r w:rsidRPr="004919E8" w:rsidR="00923D7D">
        <w:rPr>
          <w:rFonts w:ascii="Corbel" w:hAnsi="Corbel"/>
          <w:b w:val="0"/>
          <w:smallCaps w:val="0"/>
          <w:szCs w:val="24"/>
        </w:rPr>
        <w:t xml:space="preserve"> </w:t>
      </w:r>
    </w:p>
    <w:p w:rsidRPr="004919E8" w:rsidR="00923D7D" w:rsidP="004919E8" w:rsidRDefault="00923D7D" w14:paraId="132E51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4919E8" w:rsidR="0085747A" w:rsidTr="00923D7D" w14:paraId="627F9540" w14:textId="77777777">
        <w:tc>
          <w:tcPr>
            <w:tcW w:w="9670" w:type="dxa"/>
          </w:tcPr>
          <w:p w:rsidRPr="004919E8" w:rsidR="003C7C6E" w:rsidP="003C7C6E" w:rsidRDefault="003C7C6E" w14:paraId="72F9CF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 xml:space="preserve">Punktowana aktywność w trakcie ćwiczeń, zaliczenie kolokwium </w:t>
            </w:r>
            <w:r w:rsidRPr="004919E8" w:rsidR="005C31AB">
              <w:rPr>
                <w:rFonts w:ascii="Corbel" w:hAnsi="Corbel"/>
                <w:b w:val="0"/>
                <w:smallCaps w:val="0"/>
                <w:szCs w:val="24"/>
              </w:rPr>
              <w:t>(po</w:t>
            </w:r>
            <w:r w:rsidR="00EB3B87">
              <w:rPr>
                <w:rFonts w:ascii="Corbel" w:hAnsi="Corbel"/>
                <w:b w:val="0"/>
                <w:smallCaps w:val="0"/>
                <w:szCs w:val="24"/>
              </w:rPr>
              <w:t xml:space="preserve"> pierwszym</w:t>
            </w:r>
            <w:r w:rsidRPr="004919E8" w:rsidR="005C31AB">
              <w:rPr>
                <w:rFonts w:ascii="Corbel" w:hAnsi="Corbel"/>
                <w:b w:val="0"/>
                <w:smallCaps w:val="0"/>
                <w:szCs w:val="24"/>
              </w:rPr>
              <w:t xml:space="preserve"> semestrze zajęć)</w:t>
            </w:r>
            <w:r w:rsidRPr="004919E8">
              <w:rPr>
                <w:rFonts w:ascii="Corbel" w:hAnsi="Corbel"/>
                <w:b w:val="0"/>
                <w:smallCaps w:val="0"/>
                <w:szCs w:val="24"/>
              </w:rPr>
              <w:t>-min. 51% punktów ocena dostateczna.</w:t>
            </w:r>
          </w:p>
          <w:p w:rsidRPr="009C54AE" w:rsidR="0085747A" w:rsidP="00424738" w:rsidRDefault="003C7C6E" w14:paraId="74A7C0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 xml:space="preserve">Zaliczenie egzaminu </w:t>
            </w:r>
            <w:r w:rsidRPr="004919E8" w:rsidR="005C31AB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 w:rsidRPr="004919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9C54AE" w:rsidR="0085747A" w:rsidP="009C54AE" w:rsidRDefault="0085747A" w14:paraId="538DB30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E1B151F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0063B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66BAB04" w14:paraId="2F6360E5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A31E75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2784DEC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66BAB04" w14:paraId="2F081E36" w14:textId="77777777">
        <w:tc>
          <w:tcPr>
            <w:tcW w:w="4962" w:type="dxa"/>
            <w:tcMar/>
          </w:tcPr>
          <w:p w:rsidRPr="009C54AE" w:rsidR="0085747A" w:rsidP="00BC76C3" w:rsidRDefault="00C61DC5" w14:paraId="1288FA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4A5501" w:rsidRDefault="00AA15DA" w14:paraId="2C00A00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Pr="009C54AE" w:rsidR="00C61DC5" w:rsidTr="466BAB04" w14:paraId="297E7A0C" w14:textId="77777777">
        <w:tc>
          <w:tcPr>
            <w:tcW w:w="4962" w:type="dxa"/>
            <w:tcMar/>
          </w:tcPr>
          <w:p w:rsidRPr="009C54AE" w:rsidR="00C61DC5" w:rsidP="009C54AE" w:rsidRDefault="00C61DC5" w14:paraId="657BC62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586D730D" w14:textId="168F10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66BAB04" w:rsidR="00C61DC5">
              <w:rPr>
                <w:rFonts w:ascii="Corbel" w:hAnsi="Corbel"/>
                <w:sz w:val="24"/>
                <w:szCs w:val="24"/>
              </w:rPr>
              <w:t xml:space="preserve">(udział </w:t>
            </w:r>
            <w:r w:rsidRPr="466BAB04" w:rsidR="6F926937">
              <w:rPr>
                <w:rFonts w:ascii="Corbel" w:hAnsi="Corbel"/>
                <w:sz w:val="24"/>
                <w:szCs w:val="24"/>
              </w:rPr>
              <w:t>w</w:t>
            </w:r>
            <w:r w:rsidRPr="466BAB04" w:rsidR="00C61DC5">
              <w:rPr>
                <w:rFonts w:ascii="Corbel" w:hAnsi="Corbel"/>
                <w:sz w:val="24"/>
                <w:szCs w:val="24"/>
              </w:rPr>
              <w:t xml:space="preserve"> egzaminie)</w:t>
            </w:r>
          </w:p>
        </w:tc>
        <w:tc>
          <w:tcPr>
            <w:tcW w:w="4677" w:type="dxa"/>
            <w:tcMar/>
          </w:tcPr>
          <w:p w:rsidRPr="009C54AE" w:rsidR="00C61DC5" w:rsidP="004A5501" w:rsidRDefault="00806D7F" w14:paraId="79E38BF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466BAB04" w14:paraId="5C327913" w14:textId="77777777">
        <w:tc>
          <w:tcPr>
            <w:tcW w:w="4962" w:type="dxa"/>
            <w:tcMar/>
          </w:tcPr>
          <w:p w:rsidRPr="009C54AE" w:rsidR="0071620A" w:rsidP="009C54AE" w:rsidRDefault="00C61DC5" w14:paraId="741CF20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06D7F" w:rsidP="005C31AB" w:rsidRDefault="00C61DC5" w14:paraId="157ED8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5C31AB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</w:t>
            </w:r>
          </w:p>
          <w:p w:rsidRPr="009C54AE" w:rsidR="00C61DC5" w:rsidP="005C31AB" w:rsidRDefault="00806D7F" w14:paraId="3E5028E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 grupach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C61DC5" w:rsidP="004A5501" w:rsidRDefault="00AA15DA" w14:paraId="243D3BF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91</w:t>
            </w:r>
          </w:p>
        </w:tc>
      </w:tr>
      <w:tr w:rsidRPr="009C54AE" w:rsidR="0085747A" w:rsidTr="466BAB04" w14:paraId="0A62E2E6" w14:textId="77777777">
        <w:tc>
          <w:tcPr>
            <w:tcW w:w="4962" w:type="dxa"/>
            <w:tcMar/>
          </w:tcPr>
          <w:p w:rsidRPr="009C54AE" w:rsidR="0085747A" w:rsidP="009C54AE" w:rsidRDefault="0085747A" w14:paraId="175BC1E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AA15DA" w:rsidRDefault="004A5501" w14:paraId="362A289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A15DA">
              <w:rPr>
                <w:rFonts w:ascii="Corbel" w:hAnsi="Corbel"/>
                <w:sz w:val="24"/>
                <w:szCs w:val="24"/>
              </w:rPr>
              <w:t>3</w:t>
            </w:r>
            <w:r w:rsidR="00806D7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466BAB04" w14:paraId="40F2FE40" w14:textId="77777777">
        <w:tc>
          <w:tcPr>
            <w:tcW w:w="4962" w:type="dxa"/>
            <w:tcMar/>
          </w:tcPr>
          <w:p w:rsidRPr="009C54AE" w:rsidR="0085747A" w:rsidP="009C54AE" w:rsidRDefault="0085747A" w14:paraId="0EA749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A5501" w:rsidRDefault="005C31AB" w14:paraId="42AB4E9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923D7D" w14:paraId="4510BFB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2E9750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DEADA5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5C7CE5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2AC3552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D44C8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424738" w14:paraId="62DF47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Pr="009C54AE" w:rsidR="0085747A" w:rsidTr="0071620A" w14:paraId="065D807D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2A649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424738" w14:paraId="606464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Pr="009C54AE" w:rsidR="003E1941" w:rsidP="009C54AE" w:rsidRDefault="003E1941" w14:paraId="4C16F42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7A0831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53D1A87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A5501" w:rsidTr="48F18FD0" w14:paraId="2DF12551" w14:textId="77777777">
        <w:trPr>
          <w:trHeight w:val="397"/>
        </w:trPr>
        <w:tc>
          <w:tcPr>
            <w:tcW w:w="7513" w:type="dxa"/>
            <w:tcMar/>
          </w:tcPr>
          <w:p w:rsidR="004A5501" w:rsidP="004A5501" w:rsidRDefault="004A5501" w14:paraId="2D382C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E2096" w:rsidP="004A5501" w:rsidRDefault="004A5501" w14:paraId="5F058E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Adamowicz M, Olczak A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Pedagogika przedszkolna. Oblicza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i  poszukiwania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Toruń 2014;</w:t>
            </w:r>
          </w:p>
          <w:p w:rsidR="00CE2096" w:rsidP="00CE2096" w:rsidRDefault="00CE2096" w14:paraId="73461C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:rsidRPr="005F4CA7" w:rsidR="004A5501" w:rsidP="004A5501" w:rsidRDefault="004A5501" w14:paraId="63C457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Karbowniczek  J, Kwaśniewska M, Surma B: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pedagogiki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przedszkolnej z metodyką.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Kraków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Karwowska – Struczyk M , Sobierańska D, Szpotowicz M: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</w:t>
            </w:r>
          </w:p>
          <w:p w:rsidR="00CE2096" w:rsidP="00CE2096" w:rsidRDefault="004A5501" w14:paraId="7E531B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i wczesnoszkolna, badania , opinie, inspiracje.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Warszwa 2011</w:t>
            </w:r>
          </w:p>
          <w:p w:rsidR="004A5501" w:rsidP="00CE2096" w:rsidRDefault="00CE2096" w14:paraId="555B3E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Kataryńczuk – Mania L, Adamowicz M, Olczak A: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szansą na świadome budowanie potencjału dziecka.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Toruń 2017;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 Klim-Klimaszewska A: Witamy w przedszkolu. Warszawa 2011.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Klim- Klimaszewska A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Trzylatek w przedszkolu. Gotowość dziecka trzy  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letniego do podjęcia edukacji przedszkolnej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. Warszawa 2010.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Kehily M.J: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>Wprowadzenie do badań nad dzieciństwem</w:t>
            </w:r>
            <w:r w:rsidR="00A63899">
              <w:rPr>
                <w:rFonts w:ascii="Corbel" w:hAnsi="Corbel"/>
                <w:b w:val="0"/>
                <w:smallCaps w:val="0"/>
                <w:szCs w:val="24"/>
              </w:rPr>
              <w:t>. Kraków 2008.</w:t>
            </w:r>
          </w:p>
          <w:p w:rsidRPr="009C54AE" w:rsidR="005404C5" w:rsidP="00CE2096" w:rsidRDefault="005404C5" w14:paraId="288914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404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Pr="009C54AE" w:rsidR="004A5501" w:rsidTr="48F18FD0" w14:paraId="72229FC3" w14:textId="77777777">
        <w:trPr>
          <w:trHeight w:val="397"/>
        </w:trPr>
        <w:tc>
          <w:tcPr>
            <w:tcW w:w="7513" w:type="dxa"/>
            <w:tcMar/>
          </w:tcPr>
          <w:p w:rsidR="004A5501" w:rsidP="004A5501" w:rsidRDefault="004A5501" w14:paraId="17316A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E2096" w:rsidP="48F18FD0" w:rsidRDefault="00CE2096" w14:paraId="5DD03ED7" w14:textId="11B9B64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8F18FD0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Czasopisma : </w:t>
            </w:r>
            <w:r w:rsidRPr="48F18FD0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Wychowanie w </w:t>
            </w:r>
            <w:r w:rsidRPr="48F18FD0" w:rsidR="66DC7CD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P</w:t>
            </w:r>
            <w:r w:rsidRPr="48F18FD0" w:rsidR="7CB37159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rzedszkolu</w:t>
            </w:r>
            <w:r>
              <w:br/>
            </w:r>
            <w:r w:rsidRPr="48F18FD0" w:rsidR="7CB37159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                              Bliżej </w:t>
            </w:r>
            <w:r w:rsidRPr="48F18FD0" w:rsidR="21A2283F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P</w:t>
            </w:r>
            <w:r w:rsidRPr="48F18FD0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rzedszkola</w:t>
            </w:r>
            <w:r>
              <w:br/>
            </w:r>
            <w:r w:rsidRPr="48F18FD0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Gruszczyk- Kolczyńska E (red): </w:t>
            </w:r>
            <w:r w:rsidRPr="48F18FD0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Starsze przedszkolaki. Jak skutecznie je  </w:t>
            </w:r>
            <w:r>
              <w:br/>
            </w:r>
            <w:r w:rsidRPr="48F18FD0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 wychowywać i kształcić w przedszkolu i w dom</w:t>
            </w:r>
            <w:r w:rsidRPr="48F18FD0" w:rsidR="00F64842">
              <w:rPr>
                <w:rFonts w:ascii="Corbel" w:hAnsi="Corbel"/>
                <w:b w:val="0"/>
                <w:bCs w:val="0"/>
                <w:caps w:val="0"/>
                <w:smallCaps w:val="0"/>
              </w:rPr>
              <w:t>u, Kraków 2014;</w:t>
            </w:r>
            <w:r w:rsidRPr="48F18FD0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Parczewska T(red): </w:t>
            </w:r>
            <w:r w:rsidRPr="48F18FD0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Psychopedagogiczne aspekty rozwoju i edukacji   </w:t>
            </w:r>
            <w:r>
              <w:br/>
            </w:r>
            <w:r w:rsidRPr="48F18FD0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  małego dziecka</w:t>
            </w:r>
            <w:r w:rsidRPr="48F18FD0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>. Lublin 2010.</w:t>
            </w:r>
          </w:p>
          <w:p w:rsidR="00CE2096" w:rsidP="00CE2096" w:rsidRDefault="00CE2096" w14:paraId="1907A5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i przedmiotu badań</w:t>
            </w:r>
            <w:r w:rsidR="00A63899"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:rsidRPr="009C54AE" w:rsidR="005404C5" w:rsidP="00CE2096" w:rsidRDefault="005404C5" w14:paraId="556DD8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404C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Kujawińska Z. Baw się z nami litrami. Zabawy ułatwiające naukę czytania, Kraków 2020</w:t>
            </w:r>
          </w:p>
        </w:tc>
      </w:tr>
    </w:tbl>
    <w:p w:rsidRPr="009C54AE" w:rsidR="0085747A" w:rsidP="009C54AE" w:rsidRDefault="0085747A" w14:paraId="3557E8A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884852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5EF56ED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A8A" w:rsidP="00C16ABF" w:rsidRDefault="003A4A8A" w14:paraId="039962CC" w14:textId="77777777">
      <w:pPr>
        <w:spacing w:after="0" w:line="240" w:lineRule="auto"/>
      </w:pPr>
      <w:r>
        <w:separator/>
      </w:r>
    </w:p>
  </w:endnote>
  <w:endnote w:type="continuationSeparator" w:id="0">
    <w:p w:rsidR="003A4A8A" w:rsidP="00C16ABF" w:rsidRDefault="003A4A8A" w14:paraId="15CD049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A8A" w:rsidP="00C16ABF" w:rsidRDefault="003A4A8A" w14:paraId="59E3AB6F" w14:textId="77777777">
      <w:pPr>
        <w:spacing w:after="0" w:line="240" w:lineRule="auto"/>
      </w:pPr>
      <w:r>
        <w:separator/>
      </w:r>
    </w:p>
  </w:footnote>
  <w:footnote w:type="continuationSeparator" w:id="0">
    <w:p w:rsidR="003A4A8A" w:rsidP="00C16ABF" w:rsidRDefault="003A4A8A" w14:paraId="1245B68A" w14:textId="77777777">
      <w:pPr>
        <w:spacing w:after="0" w:line="240" w:lineRule="auto"/>
      </w:pPr>
      <w:r>
        <w:continuationSeparator/>
      </w:r>
    </w:p>
  </w:footnote>
  <w:footnote w:id="1">
    <w:p w:rsidR="00EB3B87" w:rsidRDefault="00EB3B87" w14:paraId="47D4CD1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F28DD"/>
    <w:multiLevelType w:val="hybridMultilevel"/>
    <w:tmpl w:val="7E1A2C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C42"/>
    <w:rsid w:val="000F1C57"/>
    <w:rsid w:val="000F5615"/>
    <w:rsid w:val="00106A34"/>
    <w:rsid w:val="00124BFF"/>
    <w:rsid w:val="0012560E"/>
    <w:rsid w:val="00127108"/>
    <w:rsid w:val="00134B13"/>
    <w:rsid w:val="0014261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387"/>
    <w:rsid w:val="00192F37"/>
    <w:rsid w:val="001A70D2"/>
    <w:rsid w:val="001D1758"/>
    <w:rsid w:val="001D657B"/>
    <w:rsid w:val="001D7B54"/>
    <w:rsid w:val="001E0209"/>
    <w:rsid w:val="001F2CA2"/>
    <w:rsid w:val="002144C0"/>
    <w:rsid w:val="00215DE5"/>
    <w:rsid w:val="0022477D"/>
    <w:rsid w:val="002268D7"/>
    <w:rsid w:val="002278A9"/>
    <w:rsid w:val="0023314A"/>
    <w:rsid w:val="002336F9"/>
    <w:rsid w:val="0024028F"/>
    <w:rsid w:val="00244ABC"/>
    <w:rsid w:val="00276F38"/>
    <w:rsid w:val="00281FF2"/>
    <w:rsid w:val="002857DE"/>
    <w:rsid w:val="0028639A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1C9"/>
    <w:rsid w:val="00346FE9"/>
    <w:rsid w:val="0034759A"/>
    <w:rsid w:val="003503F6"/>
    <w:rsid w:val="003530DD"/>
    <w:rsid w:val="00363F78"/>
    <w:rsid w:val="003A0A5B"/>
    <w:rsid w:val="003A1176"/>
    <w:rsid w:val="003A4A8A"/>
    <w:rsid w:val="003C0BAE"/>
    <w:rsid w:val="003C7C6E"/>
    <w:rsid w:val="003D18A9"/>
    <w:rsid w:val="003D6CE2"/>
    <w:rsid w:val="003E1941"/>
    <w:rsid w:val="003E2FE6"/>
    <w:rsid w:val="003E49D5"/>
    <w:rsid w:val="003F38C0"/>
    <w:rsid w:val="00414E3C"/>
    <w:rsid w:val="004166C7"/>
    <w:rsid w:val="0042244A"/>
    <w:rsid w:val="00424738"/>
    <w:rsid w:val="00425A09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6E2"/>
    <w:rsid w:val="004840FD"/>
    <w:rsid w:val="00490F7D"/>
    <w:rsid w:val="00491678"/>
    <w:rsid w:val="004919E8"/>
    <w:rsid w:val="004968E2"/>
    <w:rsid w:val="004A3EEA"/>
    <w:rsid w:val="004A4D1F"/>
    <w:rsid w:val="004A5501"/>
    <w:rsid w:val="004D019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04C5"/>
    <w:rsid w:val="00543ACC"/>
    <w:rsid w:val="0056696D"/>
    <w:rsid w:val="00570F54"/>
    <w:rsid w:val="00573EF9"/>
    <w:rsid w:val="0059484D"/>
    <w:rsid w:val="005A0855"/>
    <w:rsid w:val="005A3196"/>
    <w:rsid w:val="005C080F"/>
    <w:rsid w:val="005C26FE"/>
    <w:rsid w:val="005C31AB"/>
    <w:rsid w:val="005C55E5"/>
    <w:rsid w:val="005C696A"/>
    <w:rsid w:val="005D22A5"/>
    <w:rsid w:val="005E6E85"/>
    <w:rsid w:val="005F31D2"/>
    <w:rsid w:val="005F4CA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26B"/>
    <w:rsid w:val="00696477"/>
    <w:rsid w:val="006B0D9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30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D7F"/>
    <w:rsid w:val="0081554D"/>
    <w:rsid w:val="0081707E"/>
    <w:rsid w:val="008449B3"/>
    <w:rsid w:val="00854D56"/>
    <w:rsid w:val="0085747A"/>
    <w:rsid w:val="00872860"/>
    <w:rsid w:val="00877E14"/>
    <w:rsid w:val="00884922"/>
    <w:rsid w:val="00885F64"/>
    <w:rsid w:val="00887A85"/>
    <w:rsid w:val="008917F9"/>
    <w:rsid w:val="008A14F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AB5"/>
    <w:rsid w:val="00994CA4"/>
    <w:rsid w:val="0099736C"/>
    <w:rsid w:val="00997F14"/>
    <w:rsid w:val="009A78D9"/>
    <w:rsid w:val="009B0473"/>
    <w:rsid w:val="009B3AC4"/>
    <w:rsid w:val="009C1331"/>
    <w:rsid w:val="009C3E31"/>
    <w:rsid w:val="009C54AE"/>
    <w:rsid w:val="009C788E"/>
    <w:rsid w:val="009D6B30"/>
    <w:rsid w:val="009E3B41"/>
    <w:rsid w:val="009F3C5C"/>
    <w:rsid w:val="009F4610"/>
    <w:rsid w:val="00A00ECC"/>
    <w:rsid w:val="00A155EE"/>
    <w:rsid w:val="00A205D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899"/>
    <w:rsid w:val="00A72A14"/>
    <w:rsid w:val="00A84C85"/>
    <w:rsid w:val="00A97DE1"/>
    <w:rsid w:val="00AA15DA"/>
    <w:rsid w:val="00AB053C"/>
    <w:rsid w:val="00AC36F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465"/>
    <w:rsid w:val="00B3130B"/>
    <w:rsid w:val="00B34F8C"/>
    <w:rsid w:val="00B40ADB"/>
    <w:rsid w:val="00B43B77"/>
    <w:rsid w:val="00B43E80"/>
    <w:rsid w:val="00B607DB"/>
    <w:rsid w:val="00B66529"/>
    <w:rsid w:val="00B708A9"/>
    <w:rsid w:val="00B75946"/>
    <w:rsid w:val="00B8056E"/>
    <w:rsid w:val="00B819C8"/>
    <w:rsid w:val="00B82308"/>
    <w:rsid w:val="00B90885"/>
    <w:rsid w:val="00BB520A"/>
    <w:rsid w:val="00BC2217"/>
    <w:rsid w:val="00BC76C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779"/>
    <w:rsid w:val="00C50939"/>
    <w:rsid w:val="00C52732"/>
    <w:rsid w:val="00C56036"/>
    <w:rsid w:val="00C61DC5"/>
    <w:rsid w:val="00C67E92"/>
    <w:rsid w:val="00C70A26"/>
    <w:rsid w:val="00C766DF"/>
    <w:rsid w:val="00C94B98"/>
    <w:rsid w:val="00CA2B96"/>
    <w:rsid w:val="00CA5089"/>
    <w:rsid w:val="00CA72C4"/>
    <w:rsid w:val="00CB42CB"/>
    <w:rsid w:val="00CC069B"/>
    <w:rsid w:val="00CD6897"/>
    <w:rsid w:val="00CE2096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832"/>
    <w:rsid w:val="00D74119"/>
    <w:rsid w:val="00D8075B"/>
    <w:rsid w:val="00D8678B"/>
    <w:rsid w:val="00DA2114"/>
    <w:rsid w:val="00DE09C0"/>
    <w:rsid w:val="00DE13B6"/>
    <w:rsid w:val="00DE3FB5"/>
    <w:rsid w:val="00DE4A14"/>
    <w:rsid w:val="00DF320D"/>
    <w:rsid w:val="00DF71C8"/>
    <w:rsid w:val="00E02095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2E4B"/>
    <w:rsid w:val="00E960BB"/>
    <w:rsid w:val="00EA2074"/>
    <w:rsid w:val="00EA4832"/>
    <w:rsid w:val="00EA4E9D"/>
    <w:rsid w:val="00EA6C99"/>
    <w:rsid w:val="00EB3B87"/>
    <w:rsid w:val="00EC4899"/>
    <w:rsid w:val="00EC7B83"/>
    <w:rsid w:val="00ED03AB"/>
    <w:rsid w:val="00ED288F"/>
    <w:rsid w:val="00ED32D2"/>
    <w:rsid w:val="00ED3FAB"/>
    <w:rsid w:val="00ED7E1C"/>
    <w:rsid w:val="00EE32DE"/>
    <w:rsid w:val="00EE5457"/>
    <w:rsid w:val="00EE7199"/>
    <w:rsid w:val="00EF415F"/>
    <w:rsid w:val="00F070AB"/>
    <w:rsid w:val="00F17567"/>
    <w:rsid w:val="00F27A7B"/>
    <w:rsid w:val="00F310A4"/>
    <w:rsid w:val="00F526AF"/>
    <w:rsid w:val="00F54262"/>
    <w:rsid w:val="00F617C3"/>
    <w:rsid w:val="00F64842"/>
    <w:rsid w:val="00F7066B"/>
    <w:rsid w:val="00F71BDE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1A2283F"/>
    <w:rsid w:val="466BAB04"/>
    <w:rsid w:val="48F18FD0"/>
    <w:rsid w:val="66DC7CD5"/>
    <w:rsid w:val="6F926937"/>
    <w:rsid w:val="7CB3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A252E"/>
  <w15:docId w15:val="{63739FAC-6CA1-40AA-843C-88EAE0D5673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570F54"/>
    <w:pPr>
      <w:spacing w:after="0" w:line="240" w:lineRule="auto"/>
    </w:pPr>
    <w:rPr>
      <w:rFonts w:eastAsiaTheme="minorHAnsi" w:cstheme="minorBidi"/>
      <w:szCs w:val="21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570F54"/>
    <w:rPr>
      <w:rFonts w:ascii="Calibri" w:hAnsi="Calibri"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A3B3D3-4612-4351-AF23-9E61E77E70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0443D6-1BBE-4A25-A102-2B42621A7D60}"/>
</file>

<file path=customXml/itemProps3.xml><?xml version="1.0" encoding="utf-8"?>
<ds:datastoreItem xmlns:ds="http://schemas.openxmlformats.org/officeDocument/2006/customXml" ds:itemID="{E7F085CB-4465-483D-881C-BE1B8F475D25}"/>
</file>

<file path=customXml/itemProps4.xml><?xml version="1.0" encoding="utf-8"?>
<ds:datastoreItem xmlns:ds="http://schemas.openxmlformats.org/officeDocument/2006/customXml" ds:itemID="{5B2893EE-C7E1-4184-BB9E-4997EFF42E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31</revision>
  <lastPrinted>2019-02-06T12:12:00.0000000Z</lastPrinted>
  <dcterms:created xsi:type="dcterms:W3CDTF">2019-10-28T19:43:00.0000000Z</dcterms:created>
  <dcterms:modified xsi:type="dcterms:W3CDTF">2026-03-07T17:26:10.0438907Z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